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65686" w14:textId="77777777" w:rsidR="00DD67B3" w:rsidRDefault="00DD67B3" w:rsidP="00DD67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GODYNG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C623BF5" w14:textId="77777777" w:rsidR="00DD67B3" w:rsidRDefault="00DD67B3" w:rsidP="00DD67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Framsden</w:t>
      </w:r>
      <w:proofErr w:type="spellEnd"/>
      <w:r>
        <w:rPr>
          <w:rFonts w:ascii="Times New Roman" w:hAnsi="Times New Roman" w:cs="Times New Roman"/>
        </w:rPr>
        <w:t>, Suffolk. Husbandman.</w:t>
      </w:r>
    </w:p>
    <w:p w14:paraId="4FA2E159" w14:textId="77777777" w:rsidR="00DD67B3" w:rsidRDefault="00DD67B3" w:rsidP="00DD67B3">
      <w:pPr>
        <w:rPr>
          <w:rFonts w:ascii="Times New Roman" w:hAnsi="Times New Roman" w:cs="Times New Roman"/>
        </w:rPr>
      </w:pPr>
    </w:p>
    <w:p w14:paraId="36ABE7C7" w14:textId="77777777" w:rsidR="00DD67B3" w:rsidRDefault="00DD67B3" w:rsidP="00DD67B3">
      <w:pPr>
        <w:rPr>
          <w:rFonts w:ascii="Times New Roman" w:hAnsi="Times New Roman" w:cs="Times New Roman"/>
        </w:rPr>
      </w:pPr>
    </w:p>
    <w:p w14:paraId="7BE78BF7" w14:textId="77777777" w:rsidR="00DD67B3" w:rsidRDefault="00DD67B3" w:rsidP="00DD67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Moors of Otley(q.v.) brought a plaint of debt against him, William </w:t>
      </w:r>
    </w:p>
    <w:p w14:paraId="7CF1784A" w14:textId="77777777" w:rsidR="00DD67B3" w:rsidRDefault="00DD67B3" w:rsidP="00DD67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Waryn</w:t>
      </w:r>
      <w:proofErr w:type="spellEnd"/>
      <w:r>
        <w:rPr>
          <w:rFonts w:ascii="Times New Roman" w:hAnsi="Times New Roman" w:cs="Times New Roman"/>
        </w:rPr>
        <w:t xml:space="preserve"> of Woodbridge(q.v.) and Thomas </w:t>
      </w:r>
      <w:proofErr w:type="spellStart"/>
      <w:r>
        <w:rPr>
          <w:rFonts w:ascii="Times New Roman" w:hAnsi="Times New Roman" w:cs="Times New Roman"/>
        </w:rPr>
        <w:t>Boure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Bramford</w:t>
      </w:r>
      <w:proofErr w:type="spellEnd"/>
      <w:r>
        <w:rPr>
          <w:rFonts w:ascii="Times New Roman" w:hAnsi="Times New Roman" w:cs="Times New Roman"/>
        </w:rPr>
        <w:t>(q.v.)</w:t>
      </w:r>
    </w:p>
    <w:p w14:paraId="56A0AEEF" w14:textId="77777777" w:rsidR="00DD67B3" w:rsidRDefault="00DD67B3" w:rsidP="00DD67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6D63F0FF" w14:textId="77777777" w:rsidR="00DD67B3" w:rsidRDefault="00DD67B3" w:rsidP="00DD67B3">
      <w:pPr>
        <w:rPr>
          <w:rFonts w:ascii="Times New Roman" w:hAnsi="Times New Roman" w:cs="Times New Roman"/>
        </w:rPr>
      </w:pPr>
    </w:p>
    <w:p w14:paraId="2E214F3D" w14:textId="77777777" w:rsidR="00DD67B3" w:rsidRDefault="00DD67B3" w:rsidP="00DD67B3">
      <w:pPr>
        <w:rPr>
          <w:rFonts w:ascii="Times New Roman" w:hAnsi="Times New Roman" w:cs="Times New Roman"/>
        </w:rPr>
      </w:pPr>
    </w:p>
    <w:p w14:paraId="4EE9A084" w14:textId="77777777" w:rsidR="00DD67B3" w:rsidRDefault="00DD67B3" w:rsidP="00DD67B3">
      <w:pPr>
        <w:rPr>
          <w:rFonts w:ascii="Times New Roman" w:hAnsi="Times New Roman" w:cs="Times New Roman"/>
        </w:rPr>
      </w:pPr>
    </w:p>
    <w:p w14:paraId="73BFBB1F" w14:textId="77777777" w:rsidR="00DD67B3" w:rsidRDefault="00DD67B3" w:rsidP="00DD67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May 2018</w:t>
      </w:r>
    </w:p>
    <w:p w14:paraId="0D4DDD3E" w14:textId="77777777" w:rsidR="006B2F86" w:rsidRPr="00E71FC3" w:rsidRDefault="00DD67B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6DC75" w14:textId="77777777" w:rsidR="00DD67B3" w:rsidRDefault="00DD67B3" w:rsidP="00E71FC3">
      <w:r>
        <w:separator/>
      </w:r>
    </w:p>
  </w:endnote>
  <w:endnote w:type="continuationSeparator" w:id="0">
    <w:p w14:paraId="770C1541" w14:textId="77777777" w:rsidR="00DD67B3" w:rsidRDefault="00DD67B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BC4E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D4A38" w14:textId="77777777" w:rsidR="00DD67B3" w:rsidRDefault="00DD67B3" w:rsidP="00E71FC3">
      <w:r>
        <w:separator/>
      </w:r>
    </w:p>
  </w:footnote>
  <w:footnote w:type="continuationSeparator" w:id="0">
    <w:p w14:paraId="1CA01540" w14:textId="77777777" w:rsidR="00DD67B3" w:rsidRDefault="00DD67B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7B3"/>
    <w:rsid w:val="001A7C09"/>
    <w:rsid w:val="00577BD5"/>
    <w:rsid w:val="00656CBA"/>
    <w:rsid w:val="006A1F77"/>
    <w:rsid w:val="00733BE7"/>
    <w:rsid w:val="00AB52E8"/>
    <w:rsid w:val="00B16D3F"/>
    <w:rsid w:val="00BB41AC"/>
    <w:rsid w:val="00DD67B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2133B"/>
  <w15:chartTrackingRefBased/>
  <w15:docId w15:val="{2BAC8DCD-25BC-44D4-9441-87C21167B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67B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2018-07-12T20:40:00Z</dcterms:created>
  <dcterms:modified xsi:type="dcterms:W3CDTF">2018-07-12T20:40:00Z</dcterms:modified>
</cp:coreProperties>
</file>